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32ED7AE7" w:rsidRDefault="00997F14" w14:paraId="7F883F64" w14:textId="56150703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2ED7AE7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2ED7AE7" w:rsidR="00D8678B">
        <w:rPr>
          <w:rFonts w:ascii="Corbel" w:hAnsi="Corbel"/>
          <w:i w:val="1"/>
          <w:iCs w:val="1"/>
        </w:rPr>
        <w:t xml:space="preserve">Załącznik nr </w:t>
      </w:r>
      <w:r w:rsidRPr="32ED7AE7" w:rsidR="006F31E2">
        <w:rPr>
          <w:rFonts w:ascii="Corbel" w:hAnsi="Corbel"/>
          <w:i w:val="1"/>
          <w:iCs w:val="1"/>
        </w:rPr>
        <w:t>1.5</w:t>
      </w:r>
      <w:r w:rsidRPr="32ED7AE7" w:rsidR="00D8678B">
        <w:rPr>
          <w:rFonts w:ascii="Corbel" w:hAnsi="Corbel"/>
          <w:i w:val="1"/>
          <w:iCs w:val="1"/>
        </w:rPr>
        <w:t xml:space="preserve"> do Zarządzenia</w:t>
      </w:r>
      <w:r w:rsidRPr="32ED7AE7" w:rsidR="002A22BF">
        <w:rPr>
          <w:rFonts w:ascii="Corbel" w:hAnsi="Corbel"/>
          <w:i w:val="1"/>
          <w:iCs w:val="1"/>
        </w:rPr>
        <w:t xml:space="preserve"> Rektora </w:t>
      </w:r>
      <w:r w:rsidRPr="32ED7AE7" w:rsidR="002A22BF">
        <w:rPr>
          <w:rFonts w:ascii="Corbel" w:hAnsi="Corbel"/>
          <w:i w:val="1"/>
          <w:iCs w:val="1"/>
        </w:rPr>
        <w:t xml:space="preserve">UR </w:t>
      </w:r>
      <w:r w:rsidRPr="32ED7AE7" w:rsidR="00CD6897">
        <w:rPr>
          <w:rFonts w:ascii="Corbel" w:hAnsi="Corbel"/>
          <w:i w:val="1"/>
          <w:iCs w:val="1"/>
        </w:rPr>
        <w:t>nr</w:t>
      </w:r>
      <w:r w:rsidRPr="32ED7AE7" w:rsidR="00CD6897">
        <w:rPr>
          <w:rFonts w:ascii="Corbel" w:hAnsi="Corbel"/>
          <w:i w:val="1"/>
          <w:iCs w:val="1"/>
        </w:rPr>
        <w:t xml:space="preserve"> </w:t>
      </w:r>
      <w:r w:rsidRPr="32ED7AE7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50EB029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DB2313">
        <w:rPr>
          <w:rFonts w:ascii="Corbel" w:hAnsi="Corbel"/>
          <w:b/>
          <w:smallCaps/>
          <w:sz w:val="24"/>
          <w:szCs w:val="24"/>
        </w:rPr>
        <w:t>202</w:t>
      </w:r>
      <w:r w:rsidR="00DB2313">
        <w:rPr>
          <w:rFonts w:ascii="Corbel" w:hAnsi="Corbel"/>
          <w:b/>
          <w:smallCaps/>
          <w:sz w:val="24"/>
          <w:szCs w:val="24"/>
        </w:rPr>
        <w:t>3</w:t>
      </w:r>
      <w:r w:rsidR="00DB2313">
        <w:rPr>
          <w:rFonts w:ascii="Corbel" w:hAnsi="Corbel"/>
          <w:b/>
          <w:smallCaps/>
          <w:sz w:val="24"/>
          <w:szCs w:val="24"/>
        </w:rPr>
        <w:t>/202</w:t>
      </w:r>
      <w:r w:rsidR="00DB2313">
        <w:rPr>
          <w:rFonts w:ascii="Corbel" w:hAnsi="Corbel"/>
          <w:b/>
          <w:smallCaps/>
          <w:sz w:val="24"/>
          <w:szCs w:val="24"/>
        </w:rPr>
        <w:t>4</w:t>
      </w:r>
      <w:r w:rsidR="00DB2313">
        <w:rPr>
          <w:rFonts w:ascii="Corbel" w:hAnsi="Corbel"/>
          <w:b/>
          <w:smallCaps/>
          <w:sz w:val="24"/>
          <w:szCs w:val="24"/>
        </w:rPr>
        <w:t xml:space="preserve"> – 202</w:t>
      </w:r>
      <w:r w:rsidR="00DB2313">
        <w:rPr>
          <w:rFonts w:ascii="Corbel" w:hAnsi="Corbel"/>
          <w:b/>
          <w:smallCaps/>
          <w:sz w:val="24"/>
          <w:szCs w:val="24"/>
        </w:rPr>
        <w:t>4</w:t>
      </w:r>
      <w:r w:rsidR="00DB2313">
        <w:rPr>
          <w:rFonts w:ascii="Corbel" w:hAnsi="Corbel"/>
          <w:b/>
          <w:smallCaps/>
          <w:sz w:val="24"/>
          <w:szCs w:val="24"/>
        </w:rPr>
        <w:t>/202</w:t>
      </w:r>
      <w:r w:rsidR="00DB2313">
        <w:rPr>
          <w:rFonts w:ascii="Corbel" w:hAnsi="Corbel"/>
          <w:b/>
          <w:smallCaps/>
          <w:sz w:val="24"/>
          <w:szCs w:val="24"/>
        </w:rPr>
        <w:t>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32ED7AE7" w:rsidRDefault="00445970" w14:paraId="5C2AC480" w14:textId="4E9B5F76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DB2313">
        <w:rPr>
          <w:rFonts w:ascii="Corbel" w:hAnsi="Corbel"/>
          <w:sz w:val="20"/>
          <w:szCs w:val="20"/>
        </w:rPr>
        <w:t>2023/2024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DB2313" w:rsidTr="00DB2313" w14:paraId="7B6B3F27" w14:textId="77777777">
        <w:tc>
          <w:tcPr>
            <w:tcW w:w="2694" w:type="dxa"/>
            <w:vAlign w:val="center"/>
          </w:tcPr>
          <w:p w:rsidRPr="00B169DF" w:rsidR="00DB2313" w:rsidP="00DB2313" w:rsidRDefault="00DB2313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4EC5200C" w14:textId="0B84DE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Formy działania administracji publicznej</w:t>
            </w:r>
          </w:p>
        </w:tc>
      </w:tr>
      <w:tr w:rsidRPr="00B169DF" w:rsidR="00DB2313" w:rsidTr="00DB2313" w14:paraId="1820FF8A" w14:textId="77777777">
        <w:tc>
          <w:tcPr>
            <w:tcW w:w="2694" w:type="dxa"/>
            <w:vAlign w:val="center"/>
          </w:tcPr>
          <w:p w:rsidRPr="00B169DF" w:rsidR="00DB2313" w:rsidP="00DB2313" w:rsidRDefault="00DB2313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51147032" w14:textId="55FAB3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313">
              <w:rPr>
                <w:rFonts w:ascii="Corbel" w:hAnsi="Corbel"/>
                <w:b w:val="0"/>
                <w:sz w:val="24"/>
                <w:szCs w:val="24"/>
              </w:rPr>
              <w:t>A2SO19</w:t>
            </w:r>
          </w:p>
        </w:tc>
      </w:tr>
      <w:tr w:rsidRPr="00B169DF" w:rsidR="00DB2313" w:rsidTr="00DB2313" w14:paraId="4D36C4B5" w14:textId="77777777">
        <w:tc>
          <w:tcPr>
            <w:tcW w:w="2694" w:type="dxa"/>
            <w:vAlign w:val="center"/>
          </w:tcPr>
          <w:p w:rsidRPr="00B169DF" w:rsidR="00DB2313" w:rsidP="00DB2313" w:rsidRDefault="00DB2313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7B56D503" w14:textId="4C23E3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38C2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DB2313" w:rsidTr="00DB2313" w14:paraId="6C3038C7" w14:textId="77777777">
        <w:tc>
          <w:tcPr>
            <w:tcW w:w="2694" w:type="dxa"/>
            <w:vAlign w:val="center"/>
          </w:tcPr>
          <w:p w:rsidRPr="00B169DF" w:rsidR="00DB2313" w:rsidP="00DB2313" w:rsidRDefault="00DB2313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325E7160" w14:textId="23D11B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6E08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B169DF" w:rsidR="00DB2313" w:rsidTr="00DB2313" w14:paraId="192BD65A" w14:textId="77777777">
        <w:tc>
          <w:tcPr>
            <w:tcW w:w="2694" w:type="dxa"/>
            <w:vAlign w:val="center"/>
          </w:tcPr>
          <w:p w:rsidRPr="00B169DF" w:rsidR="00DB2313" w:rsidP="00DB2313" w:rsidRDefault="00DB2313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268A0D45" w14:textId="6499E2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DB2313" w:rsidTr="00DB2313" w14:paraId="70304835" w14:textId="77777777">
        <w:tc>
          <w:tcPr>
            <w:tcW w:w="2694" w:type="dxa"/>
            <w:vAlign w:val="center"/>
          </w:tcPr>
          <w:p w:rsidRPr="00B169DF" w:rsidR="00DB2313" w:rsidP="00DB2313" w:rsidRDefault="00DB2313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234D8692" w14:textId="4F917E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DB2313" w:rsidTr="00DB2313" w14:paraId="388F3755" w14:textId="77777777">
        <w:tc>
          <w:tcPr>
            <w:tcW w:w="2694" w:type="dxa"/>
            <w:vAlign w:val="center"/>
          </w:tcPr>
          <w:p w:rsidRPr="00B169DF" w:rsidR="00DB2313" w:rsidP="00DB2313" w:rsidRDefault="00DB2313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7E37AA5A" w14:textId="44C107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DB2313" w:rsidTr="00DB2313" w14:paraId="09205566" w14:textId="77777777">
        <w:tc>
          <w:tcPr>
            <w:tcW w:w="2694" w:type="dxa"/>
            <w:vAlign w:val="center"/>
          </w:tcPr>
          <w:p w:rsidRPr="00B169DF" w:rsidR="00DB2313" w:rsidP="00DB2313" w:rsidRDefault="00DB2313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6994B63E" w14:textId="3B98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Pr="00B169DF" w:rsidR="00DB2313" w:rsidTr="00DB2313" w14:paraId="0C05C2EC" w14:textId="77777777">
        <w:tc>
          <w:tcPr>
            <w:tcW w:w="2694" w:type="dxa"/>
            <w:vAlign w:val="center"/>
          </w:tcPr>
          <w:p w:rsidRPr="00B169DF" w:rsidR="00DB2313" w:rsidP="00DB2313" w:rsidRDefault="00DB2313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0F676120" w14:textId="62EFF8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Pr="00B169DF" w:rsidR="00DB2313" w:rsidTr="00DB2313" w14:paraId="7ACCBA8E" w14:textId="77777777">
        <w:tc>
          <w:tcPr>
            <w:tcW w:w="2694" w:type="dxa"/>
            <w:vAlign w:val="center"/>
          </w:tcPr>
          <w:p w:rsidRPr="00B169DF" w:rsidR="00DB2313" w:rsidP="00DB2313" w:rsidRDefault="00DB2313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0EA21357" w14:textId="77620A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DB2313" w:rsidTr="00DB2313" w14:paraId="331F9495" w14:textId="77777777">
        <w:tc>
          <w:tcPr>
            <w:tcW w:w="2694" w:type="dxa"/>
            <w:vAlign w:val="center"/>
          </w:tcPr>
          <w:p w:rsidRPr="00B169DF" w:rsidR="00DB2313" w:rsidP="00DB2313" w:rsidRDefault="00DB2313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64D3F9B6" w14:textId="2A76DC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DB2313" w:rsidTr="00DB2313" w14:paraId="339BFB5F" w14:textId="77777777">
        <w:tc>
          <w:tcPr>
            <w:tcW w:w="2694" w:type="dxa"/>
            <w:vAlign w:val="center"/>
          </w:tcPr>
          <w:p w:rsidRPr="00B169DF" w:rsidR="00DB2313" w:rsidP="00DB2313" w:rsidRDefault="00DB2313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0F0450C9" w14:textId="2D382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B169DF" w:rsidR="00DB2313" w:rsidTr="00DB2313" w14:paraId="0AD0E368" w14:textId="77777777">
        <w:tc>
          <w:tcPr>
            <w:tcW w:w="2694" w:type="dxa"/>
            <w:vAlign w:val="center"/>
          </w:tcPr>
          <w:p w:rsidRPr="00B169DF" w:rsidR="00DB2313" w:rsidP="00DB2313" w:rsidRDefault="00DB2313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169DF" w:rsidR="00DB2313" w:rsidP="00DB2313" w:rsidRDefault="00DB2313" w14:paraId="6C837949" w14:textId="679E34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2609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(dr Ewa Kubas)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B169DF" w:rsidR="00015B8F" w:rsidTr="32ED7AE7" w14:paraId="30AA7A12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32ED7AE7" w14:paraId="6306D567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DB2313" w14:paraId="1719D624" w14:textId="549F39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5538CF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7F6F44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DB2313" w14:paraId="6A92E530" w14:textId="4BFF13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DB2313" w14:paraId="6A0F2B8E" w14:textId="4650C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85747A" w14:paraId="5F436D6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EB4C94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EB4C94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32ED7AE7" w:rsidRDefault="00E22FBC" w14:paraId="06A2025E" w14:textId="21093A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32ED7AE7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2ED7AE7" w:rsidR="00E22FBC">
        <w:rPr>
          <w:rFonts w:ascii="Corbel" w:hAnsi="Corbel"/>
          <w:caps w:val="0"/>
          <w:smallCaps w:val="0"/>
        </w:rPr>
        <w:t>For</w:t>
      </w:r>
      <w:r w:rsidRPr="32ED7AE7" w:rsidR="00445970">
        <w:rPr>
          <w:rFonts w:ascii="Corbel" w:hAnsi="Corbel"/>
          <w:caps w:val="0"/>
          <w:smallCaps w:val="0"/>
        </w:rPr>
        <w:t xml:space="preserve">ma zaliczenia </w:t>
      </w:r>
      <w:r w:rsidRPr="32ED7AE7" w:rsidR="00445970">
        <w:rPr>
          <w:rFonts w:ascii="Corbel" w:hAnsi="Corbel"/>
          <w:caps w:val="0"/>
          <w:smallCaps w:val="0"/>
        </w:rPr>
        <w:t xml:space="preserve">przedmiotu </w:t>
      </w:r>
      <w:r w:rsidRPr="32ED7AE7" w:rsidR="00E22FBC">
        <w:rPr>
          <w:rFonts w:ascii="Corbel" w:hAnsi="Corbel"/>
          <w:caps w:val="0"/>
          <w:smallCaps w:val="0"/>
        </w:rPr>
        <w:t>(</w:t>
      </w:r>
      <w:r w:rsidRPr="32ED7AE7" w:rsidR="00E22FBC">
        <w:rPr>
          <w:rFonts w:ascii="Corbel" w:hAnsi="Corbel"/>
          <w:caps w:val="0"/>
          <w:smallCaps w:val="0"/>
        </w:rPr>
        <w:t xml:space="preserve">z toku) </w:t>
      </w:r>
      <w:r w:rsidRPr="32ED7AE7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32ED7AE7" w:rsidP="32ED7AE7" w:rsidRDefault="32ED7AE7" w14:paraId="47BE6500" w14:textId="313A46BB">
      <w:pPr>
        <w:pStyle w:val="Punktygwne"/>
        <w:tabs>
          <w:tab w:val="left" w:leader="none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</w:p>
    <w:p w:rsidRPr="00B169DF" w:rsidR="00EB4C94" w:rsidP="00F83B28" w:rsidRDefault="00EB4C94" w14:paraId="25CA5742" w14:textId="5E824A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 w formie pisemnej lub ustnej.</w:t>
      </w:r>
    </w:p>
    <w:p w:rsidRPr="00B169DF"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2ED7AE7" w:rsidR="0085747A">
        <w:rPr>
          <w:rFonts w:ascii="Corbel" w:hAnsi="Corbel"/>
        </w:rPr>
        <w:t xml:space="preserve">2.Wymagania wstępne </w:t>
      </w:r>
    </w:p>
    <w:p w:rsidR="32ED7AE7" w:rsidP="32ED7AE7" w:rsidRDefault="32ED7AE7" w14:paraId="4B4CCF2F" w14:textId="476AAEA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32ED7AE7" w14:paraId="170821A1" w14:textId="77777777">
        <w:tc>
          <w:tcPr>
            <w:tcW w:w="9670" w:type="dxa"/>
            <w:tcMar/>
          </w:tcPr>
          <w:p w:rsidRPr="00B169DF" w:rsidR="0085747A" w:rsidP="32ED7AE7" w:rsidRDefault="0085747A" w14:paraId="1BB8AE6C" w14:textId="28FB1DD0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2ED7AE7" w:rsidR="00EB4C94">
              <w:rPr>
                <w:rFonts w:ascii="Corbel" w:hAnsi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Znajomość podstawowych zagadnień z zakresu prawa </w:t>
            </w:r>
            <w:r w:rsidRPr="32ED7AE7" w:rsidR="00EB4C94">
              <w:rPr>
                <w:rFonts w:ascii="Corbel" w:hAnsi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i postępowania </w:t>
            </w:r>
            <w:r w:rsidRPr="32ED7AE7" w:rsidR="00EB4C94">
              <w:rPr>
                <w:rFonts w:ascii="Corbel" w:hAnsi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administracyjnego.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32ED7AE7" w:rsidRDefault="0071620A" w14:paraId="25F38AC3" w14:textId="6817A05C">
      <w:pPr>
        <w:pStyle w:val="Punktygwne"/>
        <w:spacing w:before="0" w:after="0"/>
        <w:rPr>
          <w:rFonts w:ascii="Corbel" w:hAnsi="Corbel"/>
        </w:rPr>
      </w:pPr>
      <w:r w:rsidRPr="32ED7AE7" w:rsidR="0071620A">
        <w:rPr>
          <w:rFonts w:ascii="Corbel" w:hAnsi="Corbel"/>
        </w:rPr>
        <w:t>3.</w:t>
      </w:r>
      <w:r w:rsidRPr="32ED7AE7" w:rsidR="0085747A">
        <w:rPr>
          <w:rFonts w:ascii="Corbel" w:hAnsi="Corbel"/>
        </w:rPr>
        <w:t xml:space="preserve"> </w:t>
      </w:r>
      <w:r w:rsidRPr="32ED7AE7" w:rsidR="00A84C85">
        <w:rPr>
          <w:rFonts w:ascii="Corbel" w:hAnsi="Corbel"/>
        </w:rPr>
        <w:t xml:space="preserve">cele, efekty uczenia </w:t>
      </w:r>
      <w:r w:rsidRPr="32ED7AE7" w:rsidR="00A84C85">
        <w:rPr>
          <w:rFonts w:ascii="Corbel" w:hAnsi="Corbel"/>
        </w:rPr>
        <w:t>się</w:t>
      </w:r>
      <w:r w:rsidRPr="32ED7AE7" w:rsidR="0085747A">
        <w:rPr>
          <w:rFonts w:ascii="Corbel" w:hAnsi="Corbel"/>
        </w:rPr>
        <w:t>,</w:t>
      </w:r>
      <w:r w:rsidRPr="32ED7AE7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B169DF" w:rsidR="0085747A" w:rsidTr="00EB4C94" w14:paraId="3370B0D4" w14:textId="77777777">
        <w:tc>
          <w:tcPr>
            <w:tcW w:w="845" w:type="dxa"/>
            <w:vAlign w:val="center"/>
          </w:tcPr>
          <w:p w:rsidRPr="00B169DF" w:rsidR="0085747A" w:rsidP="009C54AE" w:rsidRDefault="0085747A" w14:paraId="14E4A4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B169DF" w:rsidR="0085747A" w:rsidP="009C54AE" w:rsidRDefault="00EB4C94" w14:paraId="2283C030" w14:textId="126F0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Zdobycie i usystematyzowanie szczegółowej wiedzy z zakresu prawnych form działania administracji publicznej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169DF" w:rsidR="0085747A" w:rsidTr="32ED7AE7" w14:paraId="13985E3C" w14:textId="77777777">
        <w:tc>
          <w:tcPr>
            <w:tcW w:w="1681" w:type="dxa"/>
            <w:tcMar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85747A" w:rsidTr="32ED7AE7" w14:paraId="7AB2AB52" w14:textId="77777777">
        <w:tc>
          <w:tcPr>
            <w:tcW w:w="1681" w:type="dxa"/>
            <w:tcMar/>
          </w:tcPr>
          <w:p w:rsidRPr="00B169DF" w:rsidR="0085747A" w:rsidP="009C54AE" w:rsidRDefault="0085747A" w14:paraId="5763DB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B169DF" w:rsidR="0085747A" w:rsidP="009C54AE" w:rsidRDefault="00EB4C94" w14:paraId="2CE762DC" w14:textId="62462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Definiuje pojęcie prawnych form działania administracji oraz posługuje się szczegółową terminologią pojęciową w zakresie wybranych form działania.</w:t>
            </w:r>
          </w:p>
        </w:tc>
        <w:tc>
          <w:tcPr>
            <w:tcW w:w="1865" w:type="dxa"/>
            <w:tcMar/>
          </w:tcPr>
          <w:p w:rsidRPr="00B169DF" w:rsidR="0085747A" w:rsidP="009C54AE" w:rsidRDefault="00EB4C94" w14:paraId="43C86AB6" w14:textId="4EEFE4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B169DF" w:rsidR="0085747A" w:rsidTr="32ED7AE7" w14:paraId="0743ADBC" w14:textId="77777777">
        <w:tc>
          <w:tcPr>
            <w:tcW w:w="1681" w:type="dxa"/>
            <w:tcMar/>
          </w:tcPr>
          <w:p w:rsidRPr="00B169DF" w:rsidR="0085747A" w:rsidP="009C54AE" w:rsidRDefault="0085747A" w14:paraId="33635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B169DF" w:rsidR="0085747A" w:rsidP="009C54AE" w:rsidRDefault="00EB4C94" w14:paraId="04D44BA6" w14:textId="34D94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Wykazuje się pogłębioną wiedzą na temat form działania administracji w poglądach doktryny oraz orzecznictwie.</w:t>
            </w:r>
          </w:p>
        </w:tc>
        <w:tc>
          <w:tcPr>
            <w:tcW w:w="1865" w:type="dxa"/>
            <w:tcMar/>
          </w:tcPr>
          <w:p w:rsidRPr="00B169DF" w:rsidR="0085747A" w:rsidP="009C54AE" w:rsidRDefault="00EB4C94" w14:paraId="5F66D69A" w14:textId="13223A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 xml:space="preserve"> K_U02</w:t>
            </w:r>
          </w:p>
        </w:tc>
      </w:tr>
      <w:tr w:rsidRPr="00B169DF" w:rsidR="0085747A" w:rsidTr="32ED7AE7" w14:paraId="2AA74C64" w14:textId="77777777">
        <w:tc>
          <w:tcPr>
            <w:tcW w:w="1681" w:type="dxa"/>
            <w:tcMar/>
          </w:tcPr>
          <w:p w:rsidRPr="00B169DF" w:rsidR="0085747A" w:rsidP="009C54AE" w:rsidRDefault="00EB4C94" w14:paraId="4A6CCC54" w14:textId="77938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Mar/>
          </w:tcPr>
          <w:p w:rsidRPr="00B169DF" w:rsidR="0085747A" w:rsidP="009C54AE" w:rsidRDefault="00EB4C94" w14:paraId="4AE793D9" w14:textId="7D3E1B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Dokonuje klasyfikacji form działania administracji znając relacje zachodzące pomiędzy zastosowaniem konkretnej formy.</w:t>
            </w:r>
          </w:p>
        </w:tc>
        <w:tc>
          <w:tcPr>
            <w:tcW w:w="1865" w:type="dxa"/>
            <w:tcMar/>
          </w:tcPr>
          <w:p w:rsidRPr="00B169DF" w:rsidR="0085747A" w:rsidP="009C54AE" w:rsidRDefault="00EB4C94" w14:paraId="311FC3CD" w14:textId="7EE0F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B169DF" w:rsidR="00EB4C94" w:rsidTr="32ED7AE7" w14:paraId="29AAEC95" w14:textId="77777777">
        <w:tc>
          <w:tcPr>
            <w:tcW w:w="1681" w:type="dxa"/>
            <w:tcMar/>
          </w:tcPr>
          <w:p w:rsidR="00EB4C94" w:rsidP="009C54AE" w:rsidRDefault="00EB4C94" w14:paraId="59EDF7BA" w14:textId="2A76B52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Mar/>
          </w:tcPr>
          <w:p w:rsidRPr="00B169DF" w:rsidR="00EB4C94" w:rsidP="009C54AE" w:rsidRDefault="00EB4C94" w14:paraId="19459262" w14:textId="6515AC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Prawidłowo dokonuje identyfikacji właściwych form działania możliwych do zastosowania w konkretnym przypadku przez organ administracji publicznej.</w:t>
            </w:r>
          </w:p>
        </w:tc>
        <w:tc>
          <w:tcPr>
            <w:tcW w:w="1865" w:type="dxa"/>
            <w:tcMar/>
          </w:tcPr>
          <w:p w:rsidRPr="00B169DF" w:rsidR="00EB4C94" w:rsidP="009C54AE" w:rsidRDefault="00EB4C94" w14:paraId="1D0D7E17" w14:textId="1A71E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47E1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B169DF" w:rsidR="00EB4C94" w:rsidTr="32ED7AE7" w14:paraId="0FA28B70" w14:textId="77777777">
        <w:tc>
          <w:tcPr>
            <w:tcW w:w="1681" w:type="dxa"/>
            <w:tcMar/>
          </w:tcPr>
          <w:p w:rsidR="00EB4C94" w:rsidP="009C54AE" w:rsidRDefault="00EB4C94" w14:paraId="4EF38C3B" w14:textId="0C6D521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Mar/>
          </w:tcPr>
          <w:p w:rsidRPr="00B169DF" w:rsidR="00EB4C94" w:rsidP="009C54AE" w:rsidRDefault="00EB4C94" w14:paraId="7057A1BA" w14:textId="7BA2F0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Prezentuje umiejętność wykorzystania zdobytej wiedzy w różnych obszarach życia społecznego, szczególnie w uzasadnianiu aktów stosowania prawa posiadając przy tym umiejętność właściwej argumentacji i interpretacji w zakresie wykorzystania form działania administracji.</w:t>
            </w:r>
          </w:p>
        </w:tc>
        <w:tc>
          <w:tcPr>
            <w:tcW w:w="1865" w:type="dxa"/>
            <w:tcMar/>
          </w:tcPr>
          <w:p w:rsidRPr="00B169DF" w:rsidR="00EB4C94" w:rsidP="009C54AE" w:rsidRDefault="00EB4C94" w14:paraId="6CE45BCC" w14:textId="6492C7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 xml:space="preserve"> K_U07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B169DF" w:rsidR="00EB4C94" w:rsidTr="32ED7AE7" w14:paraId="2D72C6A9" w14:textId="77777777">
        <w:tc>
          <w:tcPr>
            <w:tcW w:w="1681" w:type="dxa"/>
            <w:tcMar/>
          </w:tcPr>
          <w:p w:rsidR="00EB4C94" w:rsidP="00EB4C94" w:rsidRDefault="00EB4C94" w14:paraId="4A10635C" w14:textId="5F47B51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tcMar/>
          </w:tcPr>
          <w:p w:rsidRPr="00B169DF" w:rsidR="00EB4C94" w:rsidP="00EB4C94" w:rsidRDefault="00EB4C94" w14:paraId="71C09098" w14:textId="11B25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Podnosi i uzupełnia zdobytą wiedzę i umiejętności oraz dostrzega i rozwiązuje podstawowe problemy występujące przy wykonywaniu prawnych form działania działaniach.</w:t>
            </w:r>
          </w:p>
        </w:tc>
        <w:tc>
          <w:tcPr>
            <w:tcW w:w="1865" w:type="dxa"/>
            <w:tcMar/>
          </w:tcPr>
          <w:p w:rsidRPr="00B169DF" w:rsidR="00EB4C94" w:rsidP="32ED7AE7" w:rsidRDefault="00EB4C94" w14:paraId="349215DD" w14:textId="7B82327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ED7AE7" w:rsidR="00EB4C94">
              <w:rPr>
                <w:rFonts w:ascii="Corbel" w:hAnsi="Corbel"/>
                <w:b w:val="0"/>
                <w:bCs w:val="0"/>
                <w:caps w:val="0"/>
                <w:smallCaps w:val="0"/>
              </w:rPr>
              <w:t>K_K</w:t>
            </w:r>
            <w:r w:rsidRPr="32ED7AE7" w:rsidR="00EB4C94">
              <w:rPr>
                <w:rFonts w:ascii="Corbel" w:hAnsi="Corbel"/>
                <w:b w:val="0"/>
                <w:bCs w:val="0"/>
                <w:caps w:val="0"/>
                <w:smallCaps w:val="0"/>
              </w:rPr>
              <w:t>01</w:t>
            </w:r>
            <w:r w:rsidRPr="32ED7AE7" w:rsidR="00EB4C94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</w:p>
          <w:p w:rsidRPr="00B169DF" w:rsidR="00EB4C94" w:rsidP="32ED7AE7" w:rsidRDefault="00EB4C94" w14:paraId="0377FEB3" w14:textId="71BFAC9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ED7AE7" w:rsidR="00EB4C94">
              <w:rPr>
                <w:rFonts w:ascii="Corbel" w:hAnsi="Corbel"/>
                <w:b w:val="0"/>
                <w:bCs w:val="0"/>
                <w:caps w:val="0"/>
                <w:smallCaps w:val="0"/>
              </w:rPr>
              <w:t>K</w:t>
            </w:r>
            <w:r w:rsidRPr="32ED7AE7" w:rsidR="00EB4C94">
              <w:rPr>
                <w:rFonts w:ascii="Corbel" w:hAnsi="Corbel"/>
                <w:b w:val="0"/>
                <w:bCs w:val="0"/>
                <w:caps w:val="0"/>
                <w:smallCaps w:val="0"/>
              </w:rPr>
              <w:t>_K05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32ED7AE7" w14:paraId="404FE5A4" w14:textId="77777777">
        <w:tc>
          <w:tcPr>
            <w:tcW w:w="9639" w:type="dxa"/>
            <w:tcMar/>
          </w:tcPr>
          <w:p w:rsidRPr="00B169DF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32ED7AE7" w14:paraId="5B5344AE" w14:textId="77777777">
        <w:tc>
          <w:tcPr>
            <w:tcW w:w="9639" w:type="dxa"/>
            <w:tcMar/>
          </w:tcPr>
          <w:p w:rsidRPr="00B169DF" w:rsidR="0085747A" w:rsidP="009C54AE" w:rsidRDefault="0085747A" w14:paraId="54299C05" w14:textId="6965AD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2ED7AE7" w:rsidR="7B43F77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EB4C94" w:rsidTr="32ED7AE7" w14:paraId="7373C8BB" w14:textId="77777777">
        <w:trPr>
          <w:trHeight w:val="300"/>
        </w:trPr>
        <w:tc>
          <w:tcPr>
            <w:tcW w:w="9520" w:type="dxa"/>
            <w:tcMar/>
          </w:tcPr>
          <w:p w:rsidRPr="009C54AE" w:rsidR="00EB4C94" w:rsidP="00C743B9" w:rsidRDefault="00EB4C94" w14:paraId="422A7FC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EB4C94" w:rsidTr="32ED7AE7" w14:paraId="6698BB77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3BE8A1EC" w14:textId="30FC9E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 w:cs="Corbel"/>
              </w:rPr>
              <w:t xml:space="preserve">Pojęcie prawnych form i metod działania administracji </w:t>
            </w:r>
            <w:r w:rsidRPr="32ED7AE7" w:rsidR="00EB4C94">
              <w:rPr>
                <w:rFonts w:ascii="Corbel" w:hAnsi="Corbel" w:cs="Corbel"/>
              </w:rPr>
              <w:t>1 godz.</w:t>
            </w:r>
          </w:p>
        </w:tc>
      </w:tr>
      <w:tr w:rsidRPr="009C54AE" w:rsidR="00EB4C94" w:rsidTr="32ED7AE7" w14:paraId="5B05E93B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0C5CB12E" w14:textId="449C15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 w:cs="Corbel"/>
              </w:rPr>
              <w:t>Klasyfikacje prawnych form działania w nauce prawa administracyjne</w:t>
            </w:r>
            <w:r>
              <w:tab/>
            </w:r>
            <w:r w:rsidRPr="32ED7AE7" w:rsidR="00EB4C94">
              <w:rPr>
                <w:rFonts w:ascii="Corbel" w:hAnsi="Corbel" w:cs="Corbel"/>
              </w:rPr>
              <w:t>1 godz.</w:t>
            </w:r>
          </w:p>
        </w:tc>
      </w:tr>
      <w:tr w:rsidRPr="009C54AE" w:rsidR="00EB4C94" w:rsidTr="32ED7AE7" w14:paraId="595445A8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0CD16D21" w14:textId="00AFD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 w:cs="Corbel"/>
              </w:rPr>
              <w:t>Akty normatywne</w:t>
            </w:r>
            <w:r w:rsidRPr="32ED7AE7" w:rsidR="495E05FB">
              <w:rPr>
                <w:rFonts w:ascii="Corbel" w:hAnsi="Corbel" w:cs="Corbel"/>
              </w:rPr>
              <w:t xml:space="preserve"> </w:t>
            </w:r>
            <w:r w:rsidRPr="32ED7AE7" w:rsidR="00EB4C94">
              <w:rPr>
                <w:rFonts w:ascii="Corbel" w:hAnsi="Corbel" w:cs="Corbel"/>
              </w:rPr>
              <w:t>2 godz.</w:t>
            </w:r>
          </w:p>
        </w:tc>
      </w:tr>
      <w:tr w:rsidRPr="009C54AE" w:rsidR="00EB4C94" w:rsidTr="32ED7AE7" w14:paraId="734828CF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1101207D" w14:textId="46531C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 w:cs="Corbel"/>
              </w:rPr>
              <w:t>Pojęcie aktu administracyjnego i typologia aktów administracyjnych</w:t>
            </w:r>
            <w:r w:rsidRPr="32ED7AE7" w:rsidR="00EB4C94">
              <w:rPr>
                <w:rFonts w:ascii="Corbel" w:hAnsi="Corbel" w:cs="Corbel"/>
              </w:rPr>
              <w:t xml:space="preserve"> </w:t>
            </w:r>
            <w:r w:rsidRPr="32ED7AE7" w:rsidR="00EB4C94">
              <w:rPr>
                <w:rFonts w:ascii="Corbel" w:hAnsi="Corbel" w:cs="Corbel"/>
              </w:rPr>
              <w:t>1 godz.</w:t>
            </w:r>
          </w:p>
        </w:tc>
      </w:tr>
      <w:tr w:rsidRPr="009C54AE" w:rsidR="00EB4C94" w:rsidTr="32ED7AE7" w14:paraId="21EDF247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32527F64" w14:textId="397BB4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 w:cs="Corbel"/>
              </w:rPr>
              <w:t>Decyzja administracyjna jako forma działania administracji</w:t>
            </w:r>
            <w:r>
              <w:tab/>
            </w:r>
            <w:r w:rsidRPr="32ED7AE7" w:rsidR="00EB4C94">
              <w:rPr>
                <w:rFonts w:ascii="Corbel" w:hAnsi="Corbel" w:cs="Corbel"/>
              </w:rPr>
              <w:t>4 godz.</w:t>
            </w:r>
          </w:p>
        </w:tc>
      </w:tr>
      <w:tr w:rsidRPr="009C54AE" w:rsidR="00EB4C94" w:rsidTr="32ED7AE7" w14:paraId="4768E0B2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40744431" w14:textId="46C27F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 w:cs="Corbel"/>
              </w:rPr>
              <w:t xml:space="preserve">Ugoda administracyjna </w:t>
            </w:r>
            <w:r w:rsidRPr="32ED7AE7" w:rsidR="00EB4C94">
              <w:rPr>
                <w:rFonts w:ascii="Corbel" w:hAnsi="Corbel" w:cs="Corbel"/>
              </w:rPr>
              <w:t>1 godz.</w:t>
            </w:r>
          </w:p>
        </w:tc>
      </w:tr>
      <w:tr w:rsidRPr="009C54AE" w:rsidR="00EB4C94" w:rsidTr="32ED7AE7" w14:paraId="73EFA1DA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1D80DECA" w14:textId="106AF9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 w:cs="Corbel"/>
              </w:rPr>
              <w:t>Porozumienia administracyjne</w:t>
            </w:r>
            <w:r>
              <w:tab/>
            </w:r>
            <w:r w:rsidRPr="32ED7AE7" w:rsidR="00EB4C94">
              <w:rPr>
                <w:rFonts w:ascii="Corbel" w:hAnsi="Corbel" w:cs="Corbel"/>
              </w:rPr>
              <w:t>1 godz.</w:t>
            </w:r>
          </w:p>
        </w:tc>
      </w:tr>
      <w:tr w:rsidRPr="009C54AE" w:rsidR="00EB4C94" w:rsidTr="32ED7AE7" w14:paraId="52653F62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4B212A6C" w14:textId="1B0C71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 w:cs="Corbel"/>
              </w:rPr>
              <w:t>Umowy publicznoprawne i cywilnoprawne</w:t>
            </w:r>
            <w:r w:rsidRPr="32ED7AE7" w:rsidR="00EB4C94">
              <w:rPr>
                <w:rFonts w:ascii="Corbel" w:hAnsi="Corbel" w:cs="Corbel"/>
              </w:rPr>
              <w:t xml:space="preserve"> 2 godz.</w:t>
            </w:r>
          </w:p>
        </w:tc>
      </w:tr>
      <w:tr w:rsidRPr="009C54AE" w:rsidR="00EB4C94" w:rsidTr="32ED7AE7" w14:paraId="7F0DFED8" w14:textId="77777777">
        <w:trPr>
          <w:trHeight w:val="300"/>
        </w:trPr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EB4C94" w:rsidP="32ED7AE7" w:rsidRDefault="00EB4C94" w14:paraId="113D7DC1" w14:textId="675472F3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32ED7AE7" w:rsidR="00EB4C94">
              <w:rPr>
                <w:rFonts w:ascii="Corbel" w:hAnsi="Corbel" w:cs="Corbel"/>
              </w:rPr>
              <w:t>Działania faktyczne administracji</w:t>
            </w:r>
            <w:r w:rsidRPr="32ED7AE7" w:rsidR="101E8348">
              <w:rPr>
                <w:rFonts w:ascii="Corbel" w:hAnsi="Corbel" w:cs="Corbel"/>
              </w:rPr>
              <w:t xml:space="preserve"> </w:t>
            </w:r>
            <w:r w:rsidRPr="32ED7AE7" w:rsidR="00EB4C94">
              <w:rPr>
                <w:rFonts w:ascii="Corbel" w:hAnsi="Corbel" w:cs="Corbel"/>
              </w:rPr>
              <w:t>2 godz.</w:t>
            </w:r>
          </w:p>
        </w:tc>
      </w:tr>
      <w:tr w:rsidRPr="009C54AE" w:rsidR="00EB4C94" w:rsidTr="32ED7AE7" w14:paraId="501800A5" w14:textId="77777777">
        <w:trPr>
          <w:trHeight w:val="300"/>
        </w:trPr>
        <w:tc>
          <w:tcPr>
            <w:tcW w:w="9520" w:type="dxa"/>
            <w:tcMar/>
          </w:tcPr>
          <w:p w:rsidRPr="009C54AE" w:rsidR="00EB4C94" w:rsidP="32ED7AE7" w:rsidRDefault="00EB4C94" w14:paraId="56F6AB57" w14:textId="65DCAD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 w:rsidR="00EB4C94">
              <w:rPr>
                <w:rFonts w:ascii="Corbel" w:hAnsi="Corbel"/>
                <w:sz w:val="24"/>
                <w:szCs w:val="24"/>
              </w:rPr>
              <w:t>Suma</w:t>
            </w:r>
            <w:r w:rsidRPr="32ED7AE7" w:rsidR="2AE780BF">
              <w:rPr>
                <w:rFonts w:ascii="Corbel" w:hAnsi="Corbel"/>
                <w:sz w:val="24"/>
                <w:szCs w:val="24"/>
              </w:rPr>
              <w:t xml:space="preserve"> </w:t>
            </w:r>
            <w:r w:rsidRPr="32ED7AE7" w:rsidR="00EB4C94">
              <w:rPr>
                <w:rFonts w:ascii="Corbel" w:hAnsi="Corbel"/>
                <w:sz w:val="24"/>
                <w:szCs w:val="24"/>
              </w:rPr>
              <w:t>15 godzin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EB4C94" w14:paraId="31ADFBDB" w14:textId="286AB88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52FBF">
        <w:rPr>
          <w:rFonts w:ascii="Corbel" w:hAnsi="Corbel"/>
          <w:b w:val="0"/>
          <w:bCs/>
          <w:smallCaps w:val="0"/>
          <w:szCs w:val="24"/>
        </w:rPr>
        <w:t>Analiza tekstów aktów prawnych z dyskusją, praca w grupach, rozwiązywanie kazusów, dyskusja</w:t>
      </w:r>
      <w:r w:rsidRPr="00052FBF">
        <w:rPr>
          <w:rFonts w:ascii="Corbel" w:hAnsi="Corbel"/>
          <w:smallCaps w:val="0"/>
          <w:szCs w:val="24"/>
        </w:rPr>
        <w:t>.</w:t>
      </w:r>
    </w:p>
    <w:p w:rsidRPr="00B169DF" w:rsidR="00E960BB" w:rsidP="009C54AE" w:rsidRDefault="00E960BB" w14:paraId="7AA3C9D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7883094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5608EB3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85747A" w:rsidTr="00C05F44" w14:paraId="226D9E85" w14:textId="77777777">
        <w:tc>
          <w:tcPr>
            <w:tcW w:w="1985" w:type="dxa"/>
            <w:vAlign w:val="center"/>
          </w:tcPr>
          <w:p w:rsidRPr="00B169DF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B169DF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B169DF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85747A" w:rsidTr="00C05F44" w14:paraId="3A51B283" w14:textId="77777777">
        <w:tc>
          <w:tcPr>
            <w:tcW w:w="1985" w:type="dxa"/>
          </w:tcPr>
          <w:p w:rsidRPr="00B169DF" w:rsidR="0085747A" w:rsidP="009C54AE" w:rsidRDefault="0085747A" w14:paraId="626716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B169DF" w:rsidR="0085747A" w:rsidP="009C54AE" w:rsidRDefault="00EB4C94" w14:paraId="27D90EF1" w14:textId="27F85B5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85747A" w:rsidP="009C54AE" w:rsidRDefault="00EB4C94" w14:paraId="4D1F06B9" w14:textId="66DDB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85747A" w:rsidTr="00C05F44" w14:paraId="635E67C7" w14:textId="77777777">
        <w:tc>
          <w:tcPr>
            <w:tcW w:w="1985" w:type="dxa"/>
          </w:tcPr>
          <w:p w:rsidRPr="00B169DF" w:rsidR="0085747A" w:rsidP="009C54AE" w:rsidRDefault="0085747A" w14:paraId="6B3A14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B169DF" w:rsidR="0085747A" w:rsidP="009C54AE" w:rsidRDefault="00EB4C94" w14:paraId="2E22BC82" w14:textId="3E7FD6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85747A" w:rsidP="009C54AE" w:rsidRDefault="00EB4C94" w14:paraId="05A69994" w14:textId="195F9E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EB4C94" w:rsidTr="00C05F44" w14:paraId="70214EFF" w14:textId="77777777">
        <w:tc>
          <w:tcPr>
            <w:tcW w:w="1985" w:type="dxa"/>
          </w:tcPr>
          <w:p w:rsidRPr="00B169DF" w:rsidR="00EB4C94" w:rsidP="00EB4C94" w:rsidRDefault="00EB4C94" w14:paraId="783FC710" w14:textId="5C8732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091020" w:rsidR="00EB4C94" w:rsidP="009C54AE" w:rsidRDefault="00EB4C94" w14:paraId="41C499A3" w14:textId="0F97D6D1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EB4C94" w:rsidP="009C54AE" w:rsidRDefault="00EB4C94" w14:paraId="2E46E08D" w14:textId="044DAB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EB4C94" w:rsidTr="00C05F44" w14:paraId="03511802" w14:textId="77777777">
        <w:tc>
          <w:tcPr>
            <w:tcW w:w="1985" w:type="dxa"/>
          </w:tcPr>
          <w:p w:rsidRPr="00B169DF" w:rsidR="00EB4C94" w:rsidP="009C54AE" w:rsidRDefault="00EB4C94" w14:paraId="44520E3E" w14:textId="3ADE7B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091020" w:rsidR="00EB4C94" w:rsidP="009C54AE" w:rsidRDefault="00EB4C94" w14:paraId="1AF93F16" w14:textId="2ACA8829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EB4C94" w:rsidP="009C54AE" w:rsidRDefault="00EB4C94" w14:paraId="66F5EB4F" w14:textId="32BAB5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EB4C94" w:rsidTr="00C05F44" w14:paraId="05760E37" w14:textId="77777777">
        <w:tc>
          <w:tcPr>
            <w:tcW w:w="1985" w:type="dxa"/>
          </w:tcPr>
          <w:p w:rsidRPr="00B169DF" w:rsidR="00EB4C94" w:rsidP="009C54AE" w:rsidRDefault="00EB4C94" w14:paraId="09740D5C" w14:textId="372FEA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091020" w:rsidR="00EB4C94" w:rsidP="009C54AE" w:rsidRDefault="00EB4C94" w14:paraId="443134B3" w14:textId="3D058359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EB4C94" w:rsidP="009C54AE" w:rsidRDefault="00EB4C94" w14:paraId="2EBF8C4C" w14:textId="3FC697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EB4C94" w:rsidTr="00C05F44" w14:paraId="6E640EC7" w14:textId="77777777">
        <w:tc>
          <w:tcPr>
            <w:tcW w:w="1985" w:type="dxa"/>
          </w:tcPr>
          <w:p w:rsidRPr="00B169DF" w:rsidR="00EB4C94" w:rsidP="009C54AE" w:rsidRDefault="00EB4C94" w14:paraId="679E2962" w14:textId="12A286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091020" w:rsidR="00EB4C94" w:rsidP="009C54AE" w:rsidRDefault="00EB4C94" w14:paraId="39A6843F" w14:textId="43373AA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EB4C94" w:rsidP="009C54AE" w:rsidRDefault="00EB4C94" w14:paraId="442C3117" w14:textId="40B112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Pr="00B169DF" w:rsidR="0085747A" w:rsidP="009C54AE" w:rsidRDefault="00EB4C94" w14:paraId="2BB5D64F" w14:textId="6BB423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Pr="00A9307C">
              <w:rPr>
                <w:rFonts w:ascii="Corbel" w:hAnsi="Corbel"/>
                <w:b w:val="0"/>
                <w:smallCaps w:val="0"/>
                <w:szCs w:val="24"/>
              </w:rPr>
              <w:t xml:space="preserve">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9C54AE" w:rsidRDefault="00EB4C94" w14:paraId="3A344839" w14:textId="179E00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C54AE" w:rsidRDefault="00EB4C94" w14:paraId="63CF7F11" w14:textId="53147A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C61DC5" w:rsidP="009C54AE" w:rsidRDefault="006B2EEA" w14:paraId="03E3072C" w14:textId="144B03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9C54AE" w:rsidRDefault="006B2EEA" w14:paraId="4747719D" w14:textId="2ECC22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9C54AE" w:rsidRDefault="00EB4C94" w14:paraId="6623D12B" w14:textId="237B7A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32ED7AE7" w:rsidRDefault="32ED7AE7" w14:paraId="5B291865" w14:textId="376DFC72">
      <w:r>
        <w:br w:type="page"/>
      </w: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6B2EEA" w14:paraId="0C6D98E0" w14:textId="7F25C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6B2EEA" w14:paraId="5AB3311D" w14:textId="73ABD5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0071620A" w14:paraId="3C773E1F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0130FD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77ADD" w:rsidR="006B2EEA" w:rsidP="006B2EEA" w:rsidRDefault="006B2EEA" w14:paraId="4F6CA87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1. J.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Starościak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Prawne formy działania administracji, Warszawa 1957.</w:t>
            </w:r>
          </w:p>
          <w:p w:rsidRPr="00477ADD" w:rsidR="006B2EEA" w:rsidP="006B2EEA" w:rsidRDefault="006B2EEA" w14:paraId="1688D62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2. Podmioty administracji publicznej i prawne formy ich działania, Toruń 2005.</w:t>
            </w:r>
          </w:p>
          <w:p w:rsidRPr="00477ADD" w:rsidR="006B2EEA" w:rsidP="006B2EEA" w:rsidRDefault="006B2EEA" w14:paraId="1A8B3B3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3. System prawa administracyjnego. T. 5 Prawne formy działania administracji, red. A.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Błaś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, J. Boć, M.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Stahl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K.M. Ziemski, Warszawa 2013.</w:t>
            </w:r>
          </w:p>
          <w:p w:rsidRPr="00477ADD" w:rsidR="006B2EEA" w:rsidP="006B2EEA" w:rsidRDefault="006B2EEA" w14:paraId="6A6C0359" w14:textId="77777777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4. System prawa administracyjnego, t.7, red. R. Hauser, Z. Niewiadomski, A. Wróbel, Warszawa 2012.</w:t>
            </w:r>
          </w:p>
          <w:p w:rsidRPr="006B2EEA" w:rsidR="006B2EEA" w:rsidP="006B2EEA" w:rsidRDefault="006B2EEA" w14:paraId="0B544F6A" w14:textId="78A9A40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5. E. Ura, Prawo administracyjne, Warszawa 20</w:t>
            </w: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21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Pr="00B169DF" w:rsidR="0085747A" w:rsidTr="0071620A" w14:paraId="4A80EC96" w14:textId="77777777">
        <w:trPr>
          <w:trHeight w:val="397"/>
        </w:trPr>
        <w:tc>
          <w:tcPr>
            <w:tcW w:w="7513" w:type="dxa"/>
          </w:tcPr>
          <w:p w:rsidR="0085747A" w:rsidP="006B2EEA" w:rsidRDefault="0085747A" w14:paraId="2C92B7CD" w14:textId="77777777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6B2EEA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:rsidRPr="00477ADD" w:rsidR="006B2EEA" w:rsidP="006B2EEA" w:rsidRDefault="006B2EEA" w14:paraId="68F0C5B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1. Umowy w administracji, red. J. Boć, L.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Dziewięcka-Bokun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Wrocław 2008.</w:t>
            </w:r>
          </w:p>
          <w:p w:rsidRPr="00477ADD" w:rsidR="006B2EEA" w:rsidP="006B2EEA" w:rsidRDefault="006B2EEA" w14:paraId="77DDC8C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2. 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Instrumenty i formy prawne działania administracji gospodarczej, red. B. Popowska, K. Kokocińska, Poznań 2009.</w:t>
            </w:r>
          </w:p>
          <w:p w:rsidRPr="00477ADD" w:rsidR="006B2EEA" w:rsidP="006B2EEA" w:rsidRDefault="006B2EEA" w14:paraId="126C8F8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3.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J. Borkowski, Decyzja administracyjna, Zielona Góra 1999.</w:t>
            </w:r>
          </w:p>
          <w:p w:rsidRPr="00477ADD" w:rsidR="006B2EEA" w:rsidP="006B2EEA" w:rsidRDefault="006B2EEA" w14:paraId="69CBE77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4. 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K. Ziemski, Indywidualny akt administracyjny jako forma prawna działania administracji, Poznań 2005.</w:t>
            </w:r>
          </w:p>
          <w:p w:rsidRPr="00477ADD" w:rsidR="006B2EEA" w:rsidP="006B2EEA" w:rsidRDefault="006B2EEA" w14:paraId="4E7BB8DD" w14:textId="77777777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5. R. Suwaj, Wydawanie decyzji administracyjnych w ogólnym postępowaniu administracyjnym, PRESSCOM 2019.</w:t>
            </w:r>
          </w:p>
          <w:p w:rsidR="006B2EEA" w:rsidP="006B2EEA" w:rsidRDefault="006B2EEA" w14:paraId="7B6FE10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6. W. Jakimowicz, Przewodnik po prawie administracyjnym, Warszawa 2016.</w:t>
            </w:r>
          </w:p>
          <w:p w:rsidRPr="00B74AC3" w:rsidR="006B2EEA" w:rsidP="006B2EEA" w:rsidRDefault="006B2EEA" w14:paraId="118071C3" w14:textId="77213D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7.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K. Kędzierski, E. Kubas, </w:t>
            </w:r>
            <w:r w:rsidRPr="00B74AC3">
              <w:rPr>
                <w:rFonts w:ascii="Corbel" w:hAnsi="Corbel"/>
                <w:b w:val="0"/>
                <w:color w:val="000000"/>
                <w:sz w:val="22"/>
              </w:rPr>
              <w:t>Prawo administracyjne. Testy, kazusy, pytania sprawdzające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B74AC3">
              <w:rPr>
                <w:rFonts w:ascii="Corbel" w:hAnsi="Corbel"/>
                <w:b w:val="0"/>
                <w:sz w:val="22"/>
              </w:rPr>
              <w:t xml:space="preserve">Wolters Kluwer,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2021.</w:t>
            </w:r>
          </w:p>
          <w:p w:rsidRPr="00B169DF" w:rsidR="006B2EEA" w:rsidP="006B2EEA" w:rsidRDefault="006B2EEA" w14:paraId="4596EFF9" w14:textId="07990B3A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63C8" w:rsidP="00C16ABF" w:rsidRDefault="005463C8" w14:paraId="157583F2" w14:textId="77777777">
      <w:pPr>
        <w:spacing w:after="0" w:line="240" w:lineRule="auto"/>
      </w:pPr>
      <w:r>
        <w:separator/>
      </w:r>
    </w:p>
  </w:endnote>
  <w:endnote w:type="continuationSeparator" w:id="0">
    <w:p w:rsidR="005463C8" w:rsidP="00C16ABF" w:rsidRDefault="005463C8" w14:paraId="183FA75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63C8" w:rsidP="00C16ABF" w:rsidRDefault="005463C8" w14:paraId="2EBE5695" w14:textId="77777777">
      <w:pPr>
        <w:spacing w:after="0" w:line="240" w:lineRule="auto"/>
      </w:pPr>
      <w:r>
        <w:separator/>
      </w:r>
    </w:p>
  </w:footnote>
  <w:footnote w:type="continuationSeparator" w:id="0">
    <w:p w:rsidR="005463C8" w:rsidP="00C16ABF" w:rsidRDefault="005463C8" w14:paraId="0FBCBB9E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7251037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63C8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2EE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31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C9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E99D50"/>
    <w:rsid w:val="0B775739"/>
    <w:rsid w:val="0F9ACD68"/>
    <w:rsid w:val="101E8348"/>
    <w:rsid w:val="11E698BD"/>
    <w:rsid w:val="1382691E"/>
    <w:rsid w:val="151E397F"/>
    <w:rsid w:val="27AAC840"/>
    <w:rsid w:val="2AE780BF"/>
    <w:rsid w:val="2D9FE20A"/>
    <w:rsid w:val="32ED7AE7"/>
    <w:rsid w:val="33BF6135"/>
    <w:rsid w:val="3E381B14"/>
    <w:rsid w:val="495E05FB"/>
    <w:rsid w:val="5F3EFD3E"/>
    <w:rsid w:val="7B43F77E"/>
    <w:rsid w:val="7E64E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2023-08-30T20:54:00.0000000Z</dcterms:created>
  <dcterms:modified xsi:type="dcterms:W3CDTF">2023-09-30T07:31:24.6678738Z</dcterms:modified>
</coreProperties>
</file>